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Nottingham North and Kimberley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Nottingham North and Kimberley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Nottingham North and Kimberley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Nottingham North and Kimberley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Nottingham North and Kimberley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Nottingham North and Kimberley are estimated to have a score of 1-2 on the PGSI (low-risk gambling), whilst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Nottingham North and Kimberley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Nottingham North and Kimberley is estimated to be </w:t>
      </w:r>
      <w:r w:rsidRPr="00773DF7">
        <w:rPr>
          <w:rFonts w:ascii="Libre Franklin Light" w:eastAsia="Times New Roman" w:hAnsi="Libre Franklin Light" w:cs="Calibri Light"/>
          <w:b/>
          <w:bCs/>
          <w:color w:val="C45911" w:themeColor="accent2" w:themeShade="BF"/>
        </w:rPr>
        <w:t xml:space="preserve">£3,595,681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Nottingham North and Kimberley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Nottingham North and Kimberley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Nottingham North and Kimberley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Nottingham North and Kimberley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ttingham North and Kimber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Nottingham North and Kimberley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ttingham North and Kimber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Nottingham North and Kimberley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Nottingham North and Kimberley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ttingham North and Kimber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Nottingham North and Kimberley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36.1%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Nottingham North and Kimberley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Nottingham North and Kimberley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Nottingham North and Kimberley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Nottingham North and Kimberley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Nottingham North and Kimberley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£3,595,681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Nottingham North and Kimberley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£58,568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£1,211,214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£86,767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£24,403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£44,739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£2,169,990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£3,595,681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Nottingham North and Kimberley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Nottingham North and Kimberley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Nottingham North and Kimberley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Nottingham North and Kimberley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Nottingham North and Kimberley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Nottingham North and Kimberley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Nottingham North and Kimberley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Nottingham North and Kimberley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Nottingham North and Kimberley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26.9%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Nottingham North and Kimberley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Nottingham North and Kimberley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Nottingham North and Kimberley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D559114-DD05-4623-A730-2DEE7D5C1E7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